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F1DC4" w:rsidRPr="008F1DC4" w:rsidTr="008E4F5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6</w:t>
            </w: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Σκληρός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δίσκος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  2,5"  1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ΤΒ</w:t>
            </w:r>
            <w:r w:rsidRPr="008F1DC4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/>
              </w:rPr>
              <w:t xml:space="preserve"> SATA III  Solid State </w:t>
            </w:r>
          </w:p>
        </w:tc>
      </w:tr>
      <w:tr w:rsidR="008F1DC4" w:rsidRPr="008F1DC4" w:rsidTr="008E4F5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F1DC4" w:rsidRPr="008F1DC4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F1DC4" w:rsidRPr="008F1DC4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1DC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F1DC4" w:rsidRPr="008F1DC4" w:rsidTr="008E4F5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DC4" w:rsidRPr="008F1DC4" w:rsidRDefault="008F1DC4" w:rsidP="008F1DC4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F1DC4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Χωρητικότητα 1ΤΒ </w:t>
            </w:r>
            <w:r w:rsidRPr="008F1DC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F1DC4" w:rsidRPr="008F1DC4" w:rsidTr="008E4F5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DC4" w:rsidRPr="008F1DC4" w:rsidRDefault="008F1DC4" w:rsidP="008F1DC4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F1DC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SOLID STATE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F1DC4" w:rsidRPr="008F1DC4" w:rsidTr="008E4F5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DC4" w:rsidRPr="008F1DC4" w:rsidRDefault="008F1DC4" w:rsidP="008F1DC4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F1DC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SATA III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F1DC4" w:rsidRPr="008F1DC4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DC4" w:rsidRPr="008F1DC4" w:rsidRDefault="008F1DC4" w:rsidP="008F1DC4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8F1DC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Read Speed &gt;=560 MB/s, Write Speed &gt;= 530 MB/s, Maximum 4KB Random Write &gt;= 88000 IOPS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F1DC4" w:rsidRPr="008F1DC4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F1DC4">
              <w:rPr>
                <w:rFonts w:ascii="Tahoma" w:eastAsia="DengXi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F1DC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F1DC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F1DC4" w:rsidRPr="008F1DC4" w:rsidRDefault="008F1DC4" w:rsidP="008F1DC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1DC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F1DC4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132F604D</Template>
  <TotalTime>1</TotalTime>
  <Pages>1</Pages>
  <Words>58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2025-10-31T12:57:00Z</dcterms:created>
  <dcterms:modified xsi:type="dcterms:W3CDTF">2025-10-31T12:57:00Z</dcterms:modified>
</cp:coreProperties>
</file>